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3E" w:rsidRPr="0085514D" w:rsidRDefault="0076533E" w:rsidP="007E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Выдача несовершеннолетним лицам, достигшим 16 лет, разрешения на вступление в брак до достижения брачного возраста</w:t>
      </w:r>
    </w:p>
    <w:p w:rsidR="0076533E" w:rsidRPr="0085514D" w:rsidRDefault="0076533E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>Предоставление услуги осуществляется в соответствии с:</w:t>
      </w:r>
    </w:p>
    <w:p w:rsidR="0076533E" w:rsidRPr="0085514D" w:rsidRDefault="0076533E" w:rsidP="00855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533E" w:rsidRPr="0085514D" w:rsidRDefault="0076533E" w:rsidP="00855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85514D">
          <w:rPr>
            <w:rFonts w:ascii="Times New Roman" w:hAnsi="Times New Roman"/>
            <w:sz w:val="28"/>
            <w:szCs w:val="28"/>
          </w:rPr>
          <w:t>1993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№237);   </w:t>
      </w:r>
    </w:p>
    <w:p w:rsidR="0076533E" w:rsidRPr="0085514D" w:rsidRDefault="0076533E" w:rsidP="007E5D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</w:rPr>
        <w:t xml:space="preserve">- Семейным </w:t>
      </w:r>
      <w:hyperlink r:id="rId4" w:history="1">
        <w:r w:rsidRPr="0085514D">
          <w:rPr>
            <w:rFonts w:ascii="Times New Roman" w:hAnsi="Times New Roman"/>
            <w:sz w:val="28"/>
            <w:szCs w:val="28"/>
          </w:rPr>
          <w:t>кодекс</w:t>
        </w:r>
      </w:hyperlink>
      <w:r w:rsidRPr="0085514D">
        <w:rPr>
          <w:rFonts w:ascii="Times New Roman" w:hAnsi="Times New Roman"/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85514D">
          <w:rPr>
            <w:rFonts w:ascii="Times New Roman" w:hAnsi="Times New Roman"/>
            <w:sz w:val="28"/>
            <w:szCs w:val="28"/>
          </w:rPr>
          <w:t>1996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85514D">
          <w:rPr>
            <w:rFonts w:ascii="Times New Roman" w:hAnsi="Times New Roman"/>
            <w:sz w:val="28"/>
            <w:szCs w:val="28"/>
          </w:rPr>
          <w:t>1996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1 ст. 16); </w:t>
      </w:r>
    </w:p>
    <w:p w:rsidR="0076533E" w:rsidRPr="0085514D" w:rsidRDefault="0076533E" w:rsidP="007E5D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85514D">
          <w:rPr>
            <w:rFonts w:ascii="Times New Roman" w:hAnsi="Times New Roman"/>
            <w:sz w:val="28"/>
            <w:szCs w:val="28"/>
          </w:rPr>
          <w:t>1994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85514D">
          <w:rPr>
            <w:rFonts w:ascii="Times New Roman" w:hAnsi="Times New Roman"/>
            <w:sz w:val="28"/>
            <w:szCs w:val="28"/>
          </w:rPr>
          <w:t>1994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85514D">
          <w:rPr>
            <w:rFonts w:ascii="Times New Roman" w:hAnsi="Times New Roman"/>
            <w:sz w:val="28"/>
            <w:szCs w:val="28"/>
          </w:rPr>
          <w:t>1996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85514D">
          <w:rPr>
            <w:rFonts w:ascii="Times New Roman" w:hAnsi="Times New Roman"/>
            <w:sz w:val="28"/>
            <w:szCs w:val="28"/>
          </w:rPr>
          <w:t>1996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85514D">
          <w:rPr>
            <w:rFonts w:ascii="Times New Roman" w:hAnsi="Times New Roman"/>
            <w:sz w:val="28"/>
            <w:szCs w:val="28"/>
          </w:rPr>
          <w:t>2001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85514D">
          <w:rPr>
            <w:rFonts w:ascii="Times New Roman" w:hAnsi="Times New Roman"/>
            <w:sz w:val="28"/>
            <w:szCs w:val="28"/>
          </w:rPr>
          <w:t>2001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85514D">
          <w:rPr>
            <w:rFonts w:ascii="Times New Roman" w:hAnsi="Times New Roman"/>
            <w:sz w:val="28"/>
            <w:szCs w:val="28"/>
          </w:rPr>
          <w:t>2001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85514D">
          <w:rPr>
            <w:rFonts w:ascii="Times New Roman" w:hAnsi="Times New Roman"/>
            <w:sz w:val="28"/>
            <w:szCs w:val="28"/>
          </w:rPr>
          <w:t>2006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85514D">
          <w:rPr>
            <w:rFonts w:ascii="Times New Roman" w:hAnsi="Times New Roman"/>
            <w:sz w:val="28"/>
            <w:szCs w:val="28"/>
          </w:rPr>
          <w:t>2006 г</w:t>
        </w:r>
      </w:smartTag>
      <w:r w:rsidRPr="0085514D">
        <w:rPr>
          <w:rFonts w:ascii="Times New Roman" w:hAnsi="Times New Roman"/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85514D">
          <w:rPr>
            <w:rFonts w:ascii="Times New Roman" w:hAnsi="Times New Roman"/>
            <w:sz w:val="28"/>
            <w:szCs w:val="28"/>
          </w:rPr>
          <w:t>2006 г</w:t>
        </w:r>
      </w:smartTag>
      <w:r w:rsidRPr="0085514D">
        <w:rPr>
          <w:rFonts w:ascii="Times New Roman" w:hAnsi="Times New Roman"/>
          <w:sz w:val="28"/>
          <w:szCs w:val="28"/>
        </w:rPr>
        <w:t>. № 52 (часть I) ст. 5496);</w:t>
      </w:r>
    </w:p>
    <w:p w:rsidR="0076533E" w:rsidRPr="0085514D" w:rsidRDefault="0076533E" w:rsidP="007E5D8A">
      <w:pPr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6533E" w:rsidRPr="0085514D" w:rsidRDefault="0076533E" w:rsidP="007E5D8A">
      <w:pPr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76533E" w:rsidRPr="0085514D" w:rsidRDefault="0076533E" w:rsidP="007E5D8A">
      <w:pPr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85514D">
          <w:rPr>
            <w:rFonts w:ascii="Times New Roman" w:hAnsi="Times New Roman"/>
            <w:bCs/>
            <w:sz w:val="28"/>
            <w:szCs w:val="28"/>
            <w:lang w:eastAsia="en-US"/>
          </w:rPr>
          <w:t>1997 г</w:t>
        </w:r>
      </w:smartTag>
      <w:r w:rsidRPr="0085514D">
        <w:rPr>
          <w:rFonts w:ascii="Times New Roman" w:hAnsi="Times New Roman"/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85514D">
          <w:rPr>
            <w:rFonts w:ascii="Times New Roman" w:hAnsi="Times New Roman"/>
            <w:bCs/>
            <w:sz w:val="28"/>
            <w:szCs w:val="28"/>
            <w:lang w:eastAsia="en-US"/>
          </w:rPr>
          <w:t>1997 г</w:t>
        </w:r>
      </w:smartTag>
      <w:r w:rsidRPr="0085514D">
        <w:rPr>
          <w:rFonts w:ascii="Times New Roman" w:hAnsi="Times New Roman"/>
          <w:bCs/>
          <w:sz w:val="28"/>
          <w:szCs w:val="28"/>
          <w:lang w:eastAsia="en-US"/>
        </w:rPr>
        <w:t>., № 47, ст. 5340);</w:t>
      </w:r>
    </w:p>
    <w:p w:rsidR="0076533E" w:rsidRPr="0085514D" w:rsidRDefault="0076533E" w:rsidP="007E5D8A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85514D">
        <w:rPr>
          <w:rFonts w:ascii="Times New Roman" w:hAnsi="Times New Roman"/>
          <w:sz w:val="28"/>
          <w:szCs w:val="28"/>
        </w:rPr>
        <w:t>(газета «Курская Правда» от  11.01.2003, №  4-5);</w:t>
      </w:r>
    </w:p>
    <w:p w:rsidR="0076533E" w:rsidRPr="0085514D" w:rsidRDefault="0076533E" w:rsidP="007E5D8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76533E" w:rsidRPr="0085514D" w:rsidRDefault="0076533E" w:rsidP="007E5D8A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29.10.2018  № 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76533E" w:rsidRPr="0085514D" w:rsidRDefault="0076533E" w:rsidP="007E5D8A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 73 от 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76533E" w:rsidRPr="0085514D" w:rsidRDefault="0076533E" w:rsidP="007E5D8A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 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76533E" w:rsidRPr="0085514D" w:rsidRDefault="0076533E" w:rsidP="007E5D8A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№20</w:t>
      </w:r>
      <w:r w:rsidRPr="0085514D">
        <w:rPr>
          <w:rFonts w:ascii="Times New Roman" w:hAnsi="Times New Roman"/>
          <w:sz w:val="28"/>
          <w:szCs w:val="28"/>
        </w:rPr>
        <w:t>, зарегистрирован в управлении Министерства  юстиции Российской Федерации по Курской области, государственный регистрационный № ru.</w:t>
      </w:r>
      <w:r w:rsidRPr="00AF5ED7">
        <w:rPr>
          <w:rFonts w:ascii="Times New Roman" w:hAnsi="Times New Roman"/>
          <w:sz w:val="28"/>
          <w:szCs w:val="28"/>
        </w:rPr>
        <w:t xml:space="preserve"> </w:t>
      </w:r>
      <w:r w:rsidRPr="00AF5ED7">
        <w:rPr>
          <w:rFonts w:ascii="Times New Roman" w:hAnsi="Times New Roman"/>
          <w:color w:val="000000"/>
          <w:sz w:val="28"/>
          <w:szCs w:val="28"/>
        </w:rPr>
        <w:t>463193242010001</w:t>
      </w:r>
      <w:r w:rsidRPr="0085514D">
        <w:rPr>
          <w:rFonts w:ascii="Times New Roman" w:hAnsi="Times New Roman"/>
          <w:sz w:val="28"/>
          <w:szCs w:val="28"/>
        </w:rPr>
        <w:t>.</w:t>
      </w:r>
    </w:p>
    <w:p w:rsidR="0076533E" w:rsidRPr="0085514D" w:rsidRDefault="0076533E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533E" w:rsidRPr="0085514D" w:rsidRDefault="0076533E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533E" w:rsidRPr="0085514D" w:rsidRDefault="0076533E">
      <w:pPr>
        <w:rPr>
          <w:rFonts w:ascii="Times New Roman" w:hAnsi="Times New Roman"/>
          <w:sz w:val="28"/>
          <w:szCs w:val="28"/>
        </w:rPr>
      </w:pPr>
    </w:p>
    <w:sectPr w:rsidR="0076533E" w:rsidRPr="0085514D" w:rsidSect="00C0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522D4B"/>
    <w:rsid w:val="005B4732"/>
    <w:rsid w:val="0076533E"/>
    <w:rsid w:val="007E5D8A"/>
    <w:rsid w:val="00834835"/>
    <w:rsid w:val="0085514D"/>
    <w:rsid w:val="0088474F"/>
    <w:rsid w:val="00930ED6"/>
    <w:rsid w:val="009B4B0F"/>
    <w:rsid w:val="00AF5ED7"/>
    <w:rsid w:val="00B5657E"/>
    <w:rsid w:val="00C07596"/>
    <w:rsid w:val="00F246D2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619</Words>
  <Characters>3532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8</cp:revision>
  <dcterms:created xsi:type="dcterms:W3CDTF">2018-11-16T07:47:00Z</dcterms:created>
  <dcterms:modified xsi:type="dcterms:W3CDTF">2018-11-19T13:41:00Z</dcterms:modified>
</cp:coreProperties>
</file>